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9BA90" w14:textId="77777777" w:rsidR="003F58FE" w:rsidRDefault="003F58FE" w:rsidP="003F58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CAVENHAM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458708B1" w14:textId="77777777" w:rsidR="003F58FE" w:rsidRDefault="003F58FE" w:rsidP="003F58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Clare, Suffolk. Fuller or husbandman.</w:t>
      </w:r>
    </w:p>
    <w:p w14:paraId="68655B18" w14:textId="77777777" w:rsidR="003F58FE" w:rsidRDefault="003F58FE" w:rsidP="003F58FE">
      <w:pPr>
        <w:pStyle w:val="NoSpacing"/>
        <w:rPr>
          <w:rFonts w:cs="Times New Roman"/>
          <w:szCs w:val="24"/>
        </w:rPr>
      </w:pPr>
    </w:p>
    <w:p w14:paraId="13649E09" w14:textId="77777777" w:rsidR="003F58FE" w:rsidRDefault="003F58FE" w:rsidP="003F58FE">
      <w:pPr>
        <w:pStyle w:val="NoSpacing"/>
        <w:rPr>
          <w:rFonts w:cs="Times New Roman"/>
          <w:szCs w:val="24"/>
        </w:rPr>
      </w:pPr>
    </w:p>
    <w:p w14:paraId="160F6B7B" w14:textId="77777777" w:rsidR="003F58FE" w:rsidRDefault="003F58FE" w:rsidP="003F58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Koche</w:t>
      </w:r>
      <w:proofErr w:type="spellEnd"/>
      <w:r>
        <w:rPr>
          <w:rFonts w:cs="Times New Roman"/>
          <w:szCs w:val="24"/>
        </w:rPr>
        <w:t xml:space="preserve">(q.v.), Henry Kyrton(q.v.) and Simon </w:t>
      </w:r>
      <w:proofErr w:type="spellStart"/>
      <w:r>
        <w:rPr>
          <w:rFonts w:cs="Times New Roman"/>
          <w:szCs w:val="24"/>
        </w:rPr>
        <w:t>Tylere</w:t>
      </w:r>
      <w:proofErr w:type="spellEnd"/>
      <w:r>
        <w:rPr>
          <w:rFonts w:cs="Times New Roman"/>
          <w:szCs w:val="24"/>
        </w:rPr>
        <w:t xml:space="preserve">(q.v.), all of </w:t>
      </w:r>
      <w:proofErr w:type="gramStart"/>
      <w:r>
        <w:rPr>
          <w:rFonts w:cs="Times New Roman"/>
          <w:szCs w:val="24"/>
        </w:rPr>
        <w:t>Bury</w:t>
      </w:r>
      <w:proofErr w:type="gramEnd"/>
    </w:p>
    <w:p w14:paraId="689B079A" w14:textId="77777777" w:rsidR="003F58FE" w:rsidRDefault="003F58FE" w:rsidP="003F58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 xml:space="preserve">, as the executors of John </w:t>
      </w:r>
      <w:proofErr w:type="spellStart"/>
      <w:r>
        <w:rPr>
          <w:rFonts w:cs="Times New Roman"/>
          <w:szCs w:val="24"/>
        </w:rPr>
        <w:t>Plomer</w:t>
      </w:r>
      <w:proofErr w:type="spellEnd"/>
      <w:r>
        <w:rPr>
          <w:rFonts w:cs="Times New Roman"/>
          <w:szCs w:val="24"/>
        </w:rPr>
        <w:t xml:space="preserve"> of Bury(q.v.), brought a plaint</w:t>
      </w:r>
    </w:p>
    <w:p w14:paraId="1E7F8872" w14:textId="77777777" w:rsidR="003F58FE" w:rsidRDefault="003F58FE" w:rsidP="003F58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him and James Fyn 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1DA24DAA" w14:textId="77777777" w:rsidR="003F58FE" w:rsidRDefault="003F58FE" w:rsidP="003F58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768A3AD6" w14:textId="77777777" w:rsidR="003F58FE" w:rsidRDefault="003F58FE" w:rsidP="003F58FE">
      <w:pPr>
        <w:pStyle w:val="NoSpacing"/>
        <w:rPr>
          <w:rFonts w:cs="Times New Roman"/>
          <w:szCs w:val="24"/>
        </w:rPr>
      </w:pPr>
    </w:p>
    <w:p w14:paraId="300019E8" w14:textId="77777777" w:rsidR="003F58FE" w:rsidRDefault="003F58FE" w:rsidP="003F58FE">
      <w:pPr>
        <w:pStyle w:val="NoSpacing"/>
        <w:rPr>
          <w:rFonts w:cs="Times New Roman"/>
          <w:szCs w:val="24"/>
        </w:rPr>
      </w:pPr>
    </w:p>
    <w:p w14:paraId="0EEE9DFE" w14:textId="77777777" w:rsidR="003F58FE" w:rsidRDefault="003F58FE" w:rsidP="003F58FE">
      <w:pPr>
        <w:pStyle w:val="NoSpacing"/>
        <w:rPr>
          <w:rFonts w:cs="Times New Roman"/>
          <w:szCs w:val="24"/>
        </w:rPr>
      </w:pPr>
    </w:p>
    <w:p w14:paraId="732FE267" w14:textId="77777777" w:rsidR="003F58FE" w:rsidRDefault="003F58FE" w:rsidP="003F58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July 2023</w:t>
      </w:r>
    </w:p>
    <w:p w14:paraId="380280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08CF" w14:textId="77777777" w:rsidR="003F58FE" w:rsidRDefault="003F58FE" w:rsidP="009139A6">
      <w:r>
        <w:separator/>
      </w:r>
    </w:p>
  </w:endnote>
  <w:endnote w:type="continuationSeparator" w:id="0">
    <w:p w14:paraId="4803292E" w14:textId="77777777" w:rsidR="003F58FE" w:rsidRDefault="003F58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32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54B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08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56EAB" w14:textId="77777777" w:rsidR="003F58FE" w:rsidRDefault="003F58FE" w:rsidP="009139A6">
      <w:r>
        <w:separator/>
      </w:r>
    </w:p>
  </w:footnote>
  <w:footnote w:type="continuationSeparator" w:id="0">
    <w:p w14:paraId="16ABCF4A" w14:textId="77777777" w:rsidR="003F58FE" w:rsidRDefault="003F58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638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E0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C8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8FE"/>
    <w:rsid w:val="000666E0"/>
    <w:rsid w:val="002510B7"/>
    <w:rsid w:val="003F58F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6CE12"/>
  <w15:chartTrackingRefBased/>
  <w15:docId w15:val="{B8B597F0-0BBE-4E6F-A265-AA13D0B3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58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2023-07-20T19:30:00Z</dcterms:created>
  <dcterms:modified xsi:type="dcterms:W3CDTF">2023-07-20T19:30:00Z</dcterms:modified>
</cp:coreProperties>
</file>